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995080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bookmarkStart w:id="6" w:name="_Hlk225599947"/>
      <w:r w:rsidR="003B6B8C" w:rsidRPr="007E7D27">
        <w:rPr>
          <w:b/>
          <w:bCs/>
          <w:sz w:val="20"/>
        </w:rPr>
        <w:t>Projekt i budowa stacji kontenerowej/sieci elektroenergetycznej na terenie działalności PGE Dystrybucja S.A.</w:t>
      </w:r>
      <w:r w:rsidR="003B6B8C">
        <w:rPr>
          <w:b/>
          <w:bCs/>
          <w:sz w:val="20"/>
        </w:rPr>
        <w:t xml:space="preserve"> </w:t>
      </w:r>
      <w:r w:rsidR="003B6B8C" w:rsidRPr="007E7D27">
        <w:rPr>
          <w:b/>
          <w:bCs/>
          <w:sz w:val="20"/>
        </w:rPr>
        <w:t>Oddział Białystok Rejonu Energetycznego Łomża - 4 części</w:t>
      </w:r>
      <w:bookmarkEnd w:id="6"/>
      <w:r w:rsidR="008E08C1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3B6B8C">
        <w:rPr>
          <w:b/>
          <w:bCs/>
          <w:sz w:val="20"/>
        </w:rPr>
        <w:t>1033</w:t>
      </w:r>
      <w:r w:rsidR="008E08C1" w:rsidRPr="00552899">
        <w:rPr>
          <w:b/>
          <w:bCs/>
          <w:sz w:val="20"/>
        </w:rPr>
        <w:t>/202</w:t>
      </w:r>
      <w:r w:rsidR="003B6B8C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D2613DE" w14:textId="77777777" w:rsidR="00A420C7" w:rsidRPr="006E100D" w:rsidRDefault="00A420C7" w:rsidP="00A420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8D4E605" w14:textId="77777777" w:rsidR="00A420C7" w:rsidRPr="00E27FA3" w:rsidRDefault="00A420C7" w:rsidP="00A420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27FA3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6A891466" w:rsidR="00347E8D" w:rsidRPr="006B2C28" w:rsidRDefault="00A420C7" w:rsidP="00A420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01033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37AA0"/>
    <w:rsid w:val="00040B6D"/>
    <w:rsid w:val="00051B85"/>
    <w:rsid w:val="00053EE9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B69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2F9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B6B8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0C7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36C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4.docx</dmsv2BaseFileName>
    <dmsv2BaseDisplayName xmlns="http://schemas.microsoft.com/sharepoint/v3">1033 - Załącznik nr 4</dmsv2BaseDisplayName>
    <dmsv2SWPP2ObjectNumber xmlns="http://schemas.microsoft.com/sharepoint/v3">POST/DYS/OB/GZ/01033/2026                         </dmsv2SWPP2ObjectNumber>
    <dmsv2SWPP2SumMD5 xmlns="http://schemas.microsoft.com/sharepoint/v3">f364ba5e3d1324a9031a17b3e14c95e2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FJ3FSM7XJ42E-1652426618-10778</_dlc_DocId>
    <_dlc_DocIdUrl xmlns="a19cb1c7-c5c7-46d4-85ae-d83685407bba">
      <Url>https://swpp2.dms.gkpge.pl/sites/43/_layouts/15/DocIdRedir.aspx?ID=FJ3FSM7XJ42E-1652426618-10778</Url>
      <Description>FJ3FSM7XJ42E-1652426618-10778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AA3F6-5FE4-44DC-A092-7C580F99BCBD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33ADF6-1417-42D5-8D83-5ED26E97D79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3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25</cp:revision>
  <cp:lastPrinted>2024-07-15T11:21:00Z</cp:lastPrinted>
  <dcterms:created xsi:type="dcterms:W3CDTF">2025-01-15T13:15:00Z</dcterms:created>
  <dcterms:modified xsi:type="dcterms:W3CDTF">2026-03-28T13:28:00Z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381f568a-e801-4ac4-b7f8-2776dd1eae72</vt:lpwstr>
  </property>
</Properties>
</file>